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88BE6" w14:textId="77777777" w:rsidR="0006439E" w:rsidRPr="0006439E" w:rsidRDefault="0006439E" w:rsidP="0006439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Szpital Rejonowy im. dr. Józefa Rostka w Raciborzu</w:t>
      </w:r>
    </w:p>
    <w:p w14:paraId="144BC42F" w14:textId="77777777" w:rsidR="0006439E" w:rsidRPr="0006439E" w:rsidRDefault="0006439E" w:rsidP="0006439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ul. Gamowska 3</w:t>
      </w:r>
      <w:r w:rsidRPr="0006439E">
        <w:rPr>
          <w:rFonts w:ascii="Arial" w:hAnsi="Arial" w:cs="Arial"/>
          <w:sz w:val="22"/>
          <w:szCs w:val="22"/>
        </w:rPr>
        <w:br/>
        <w:t>47-400 Racibórz</w:t>
      </w:r>
      <w:r w:rsidRPr="0006439E">
        <w:rPr>
          <w:rFonts w:ascii="Arial" w:hAnsi="Arial" w:cs="Arial"/>
          <w:sz w:val="22"/>
          <w:szCs w:val="22"/>
        </w:rPr>
        <w:br/>
        <w:t>Tel.: 32 755 37 70</w:t>
      </w:r>
      <w:r w:rsidRPr="0006439E">
        <w:rPr>
          <w:rFonts w:ascii="Arial" w:hAnsi="Arial" w:cs="Arial"/>
          <w:sz w:val="22"/>
          <w:szCs w:val="22"/>
        </w:rPr>
        <w:br/>
        <w:t>E-mail: sekretariat@szpital-raciborz.org</w:t>
      </w:r>
      <w:r w:rsidRPr="0006439E">
        <w:rPr>
          <w:rFonts w:ascii="Arial" w:hAnsi="Arial" w:cs="Arial"/>
          <w:sz w:val="22"/>
          <w:szCs w:val="22"/>
        </w:rPr>
        <w:br/>
      </w:r>
      <w:hyperlink r:id="rId8" w:history="1">
        <w:r w:rsidRPr="0006439E">
          <w:rPr>
            <w:rStyle w:val="Hipercze"/>
            <w:rFonts w:ascii="Arial" w:hAnsi="Arial" w:cs="Arial"/>
            <w:sz w:val="22"/>
            <w:szCs w:val="22"/>
          </w:rPr>
          <w:t>www.szpital-raciborz.org</w:t>
        </w:r>
      </w:hyperlink>
    </w:p>
    <w:p w14:paraId="42FFDC4D" w14:textId="77777777" w:rsidR="0006439E" w:rsidRPr="0006439E" w:rsidRDefault="0006439E" w:rsidP="00064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D42F99C" w14:textId="78EE9314" w:rsidR="00E76B67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W oddziale krewni i osoby wskazane przez pacjentkę mogą</w:t>
      </w:r>
      <w:r w:rsidR="008E7520" w:rsidRPr="0006439E">
        <w:rPr>
          <w:rFonts w:ascii="Arial" w:hAnsi="Arial" w:cs="Arial"/>
          <w:sz w:val="22"/>
          <w:szCs w:val="22"/>
        </w:rPr>
        <w:t xml:space="preserve"> uczestniczyć w opiece nad rodzą</w:t>
      </w:r>
      <w:r w:rsidRPr="0006439E">
        <w:rPr>
          <w:rFonts w:ascii="Arial" w:hAnsi="Arial" w:cs="Arial"/>
          <w:sz w:val="22"/>
          <w:szCs w:val="22"/>
        </w:rPr>
        <w:t>cą.</w:t>
      </w:r>
    </w:p>
    <w:p w14:paraId="3D6EC910" w14:textId="13251565" w:rsidR="00E76B67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O uczestnictwie osoby towarzyszącej rodzącej na Trakcie Porodowym decyduje położna prowadząca poród</w:t>
      </w:r>
    </w:p>
    <w:p w14:paraId="5E24513D" w14:textId="025E6D3A" w:rsidR="00E76B67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Przed wejściem na oddział należy zmienić odzież i obuwie w szatni Traktu Porodowego.</w:t>
      </w:r>
    </w:p>
    <w:p w14:paraId="324D769D" w14:textId="2AE5AF09" w:rsidR="00E76B67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Osoba współuczestnicząca w czasie porodu powinna zostać poinformowana przez położną prowadzącą poród o możliwość wykonania podstawowych czynności pielęgnacyjnych u rodzącej.</w:t>
      </w:r>
    </w:p>
    <w:p w14:paraId="60CC3CA0" w14:textId="77777777" w:rsidR="00E76B67" w:rsidRPr="0006439E" w:rsidRDefault="00E76B67" w:rsidP="00064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Do czynności tych zaliczamy:</w:t>
      </w:r>
    </w:p>
    <w:p w14:paraId="163EACEE" w14:textId="4D597FCF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Wspomaganie rodzącej w czasie jej wysiłku;</w:t>
      </w:r>
    </w:p>
    <w:p w14:paraId="7D7CE207" w14:textId="4E35B14F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Możliwość liczenia częstości skurczów porodowych;</w:t>
      </w:r>
    </w:p>
    <w:p w14:paraId="3AF80FE5" w14:textId="7CE00AF2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Możliwość kontrolowania sposobu oddychania</w:t>
      </w:r>
    </w:p>
    <w:p w14:paraId="598686A7" w14:textId="3A10F1A8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Pomoc w podejmowaniu pozycji relaksacyjnej podczas przerw miedzy skurczami</w:t>
      </w:r>
    </w:p>
    <w:p w14:paraId="18E892EE" w14:textId="37138ABB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Możliwość osłuchania bicia serca dziecka detektorem</w:t>
      </w:r>
    </w:p>
    <w:p w14:paraId="2D597B45" w14:textId="03BDF377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Masowanie pleców i łydki</w:t>
      </w:r>
    </w:p>
    <w:p w14:paraId="5CDAD27E" w14:textId="2931D34E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Podawanie napojów lub pomoc przy spożywaniu posiłków zgodnie z ustaloną dietą i zgodą personelu medycznego;</w:t>
      </w:r>
    </w:p>
    <w:p w14:paraId="51CA101A" w14:textId="77841E37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Stosowanie i zakładanie zimnych okładów na okolice czoła i skroni</w:t>
      </w:r>
    </w:p>
    <w:p w14:paraId="4FD8979A" w14:textId="22881DBE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Pomoc w kąpieli i toalecie rodzącej;</w:t>
      </w:r>
    </w:p>
    <w:p w14:paraId="433CC6D6" w14:textId="5AE9BBF1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Zmiana bielizny osobistej;</w:t>
      </w:r>
    </w:p>
    <w:p w14:paraId="0DA4DC0F" w14:textId="53DBF60D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Pomoc w zaspokojeniu potrzeby wydalania;</w:t>
      </w:r>
    </w:p>
    <w:p w14:paraId="089AD689" w14:textId="387B20F9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Pomoc w przyjmowaniu najdogodniejszej pozycji porodowej</w:t>
      </w:r>
    </w:p>
    <w:p w14:paraId="37250A41" w14:textId="66ACB889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Towarzyszenie w czasie spacerowania, uruchomienie rodzącej, wykonuje się za zgodą personelu medycznego, biorąc pod uwagę bezpieczeństwo pacjentki.</w:t>
      </w:r>
    </w:p>
    <w:p w14:paraId="23073A34" w14:textId="0B3055EF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Pomoc przy parciu;</w:t>
      </w:r>
    </w:p>
    <w:p w14:paraId="6750A784" w14:textId="585D7675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Odpępnienie dziecka;</w:t>
      </w:r>
    </w:p>
    <w:p w14:paraId="1C376FDC" w14:textId="14964F08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Możliwość zadbania o przystawienie dziecka do piersi;</w:t>
      </w:r>
    </w:p>
    <w:p w14:paraId="15CB1CE5" w14:textId="6562A84A" w:rsidR="00E76B67" w:rsidRPr="0006439E" w:rsidRDefault="00E76B67" w:rsidP="0006439E">
      <w:pPr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Możliwość udokumentowania narodzin dziecka na zdjęciach lub filmie;</w:t>
      </w:r>
    </w:p>
    <w:p w14:paraId="1EBF760F" w14:textId="4ECCB9FC" w:rsidR="0006439E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Wykonanie innych czynności leczniczo –</w:t>
      </w:r>
      <w:r w:rsidR="006B29E0">
        <w:rPr>
          <w:rFonts w:ascii="Arial" w:hAnsi="Arial" w:cs="Arial"/>
          <w:sz w:val="22"/>
          <w:szCs w:val="22"/>
        </w:rPr>
        <w:t xml:space="preserve"> </w:t>
      </w:r>
      <w:r w:rsidRPr="0006439E">
        <w:rPr>
          <w:rFonts w:ascii="Arial" w:hAnsi="Arial" w:cs="Arial"/>
          <w:sz w:val="22"/>
          <w:szCs w:val="22"/>
        </w:rPr>
        <w:t xml:space="preserve">pielęgnacyjnych może odbywać się tylko za </w:t>
      </w:r>
      <w:r w:rsidR="0006439E" w:rsidRPr="0006439E">
        <w:rPr>
          <w:rFonts w:ascii="Arial" w:hAnsi="Arial" w:cs="Arial"/>
          <w:sz w:val="22"/>
          <w:szCs w:val="22"/>
        </w:rPr>
        <w:t>z</w:t>
      </w:r>
      <w:r w:rsidRPr="0006439E">
        <w:rPr>
          <w:rFonts w:ascii="Arial" w:hAnsi="Arial" w:cs="Arial"/>
          <w:sz w:val="22"/>
          <w:szCs w:val="22"/>
        </w:rPr>
        <w:t>godą</w:t>
      </w:r>
      <w:r w:rsidR="0006439E" w:rsidRPr="0006439E">
        <w:rPr>
          <w:rFonts w:ascii="Arial" w:hAnsi="Arial" w:cs="Arial"/>
          <w:sz w:val="22"/>
          <w:szCs w:val="22"/>
        </w:rPr>
        <w:t xml:space="preserve"> </w:t>
      </w:r>
      <w:r w:rsidRPr="0006439E">
        <w:rPr>
          <w:rFonts w:ascii="Arial" w:hAnsi="Arial" w:cs="Arial"/>
          <w:sz w:val="22"/>
          <w:szCs w:val="22"/>
        </w:rPr>
        <w:t>personelu medycznego.</w:t>
      </w:r>
    </w:p>
    <w:p w14:paraId="067D189E" w14:textId="77777777" w:rsidR="0006439E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W przypadku zauważenia zmian w stanie zdrowia rodzącej lub jej zachowaniu należy o tym fakcie niezwłocznie powiadomić położną lub lekarza dyżurnego.</w:t>
      </w:r>
    </w:p>
    <w:p w14:paraId="5C6A86E7" w14:textId="77777777" w:rsidR="0006439E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Obowiązuje zakaz poruszania się po innych pomieszczeniach typu gabinety zabiegowe, kuchenki, inne sale chorych.</w:t>
      </w:r>
    </w:p>
    <w:p w14:paraId="5A11E4D1" w14:textId="77777777" w:rsidR="0006439E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>Osoby przebywające na oddziale obowiązuje bezwzględne przestrzeganie zasad higieny osobistej i otoczenia.</w:t>
      </w:r>
    </w:p>
    <w:p w14:paraId="4A9AA8F6" w14:textId="0DBC87FF" w:rsidR="00E76B67" w:rsidRPr="0006439E" w:rsidRDefault="00E76B67" w:rsidP="0006439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6439E">
        <w:rPr>
          <w:rFonts w:ascii="Arial" w:hAnsi="Arial" w:cs="Arial"/>
          <w:sz w:val="22"/>
          <w:szCs w:val="22"/>
        </w:rPr>
        <w:t xml:space="preserve">Osoba odwiedzająca zobowiązana jest zachować się w sposób </w:t>
      </w:r>
      <w:r w:rsidR="006B29E0" w:rsidRPr="0006439E">
        <w:rPr>
          <w:rFonts w:ascii="Arial" w:hAnsi="Arial" w:cs="Arial"/>
          <w:sz w:val="22"/>
          <w:szCs w:val="22"/>
        </w:rPr>
        <w:t>niezakłócający</w:t>
      </w:r>
      <w:r w:rsidRPr="0006439E">
        <w:rPr>
          <w:rFonts w:ascii="Arial" w:hAnsi="Arial" w:cs="Arial"/>
          <w:sz w:val="22"/>
          <w:szCs w:val="22"/>
        </w:rPr>
        <w:t xml:space="preserve"> spokoju pozostałym rodzącym i nie utrudniający pracy personelowi Szpitala.</w:t>
      </w:r>
    </w:p>
    <w:p w14:paraId="772301A8" w14:textId="77777777" w:rsidR="00E76B67" w:rsidRDefault="00E76B67" w:rsidP="00E76B67">
      <w:pPr>
        <w:autoSpaceDE w:val="0"/>
        <w:autoSpaceDN w:val="0"/>
        <w:adjustRightInd w:val="0"/>
        <w:rPr>
          <w:rFonts w:ascii="ArialMT" w:hAnsi="ArialMT" w:cs="ArialMT"/>
          <w:sz w:val="22"/>
          <w:szCs w:val="22"/>
        </w:rPr>
      </w:pPr>
    </w:p>
    <w:p w14:paraId="150374E2" w14:textId="77777777" w:rsidR="00E76B67" w:rsidRDefault="00E76B67" w:rsidP="00E76B67">
      <w:pPr>
        <w:autoSpaceDE w:val="0"/>
        <w:autoSpaceDN w:val="0"/>
        <w:adjustRightInd w:val="0"/>
        <w:rPr>
          <w:rFonts w:ascii="ArialMT" w:hAnsi="ArialMT" w:cs="ArialMT"/>
          <w:sz w:val="22"/>
          <w:szCs w:val="22"/>
        </w:rPr>
      </w:pPr>
      <w:r>
        <w:rPr>
          <w:rFonts w:ascii="ArialMT" w:hAnsi="ArialMT" w:cs="ArialMT"/>
          <w:sz w:val="22"/>
          <w:szCs w:val="22"/>
        </w:rPr>
        <w:t xml:space="preserve">                                                    ………………………………………………………………………….</w:t>
      </w:r>
    </w:p>
    <w:p w14:paraId="7D103EE2" w14:textId="4FB59573" w:rsidR="002E17D4" w:rsidRPr="00907D5B" w:rsidRDefault="0006439E" w:rsidP="002E17D4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="002E17D4" w:rsidRPr="00907D5B">
        <w:rPr>
          <w:rFonts w:ascii="Arial" w:hAnsi="Arial" w:cs="Arial"/>
          <w:i/>
          <w:sz w:val="16"/>
          <w:szCs w:val="16"/>
        </w:rPr>
        <w:t xml:space="preserve">Data                          Pieczątka, </w:t>
      </w:r>
      <w:r w:rsidR="002E17D4" w:rsidRPr="00907D5B">
        <w:rPr>
          <w:rFonts w:ascii="Arial" w:hAnsi="Arial" w:cs="Arial"/>
          <w:bCs/>
          <w:i/>
          <w:sz w:val="16"/>
          <w:szCs w:val="16"/>
        </w:rPr>
        <w:t>podpis KKO.</w:t>
      </w:r>
    </w:p>
    <w:p w14:paraId="734958C3" w14:textId="77777777" w:rsidR="00793DD9" w:rsidRDefault="00793DD9" w:rsidP="00B00E17">
      <w:pPr>
        <w:spacing w:line="36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14:paraId="1213CBBD" w14:textId="77777777" w:rsidR="0006439E" w:rsidRPr="009A321A" w:rsidRDefault="0006439E" w:rsidP="0006439E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06439E" w14:paraId="268FB67E" w14:textId="77777777" w:rsidTr="00A04B89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1C7BBF4B" w14:textId="77777777" w:rsidR="0006439E" w:rsidRPr="009A321A" w:rsidRDefault="0006439E" w:rsidP="00A04B89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52666B79" w14:textId="77777777" w:rsidR="0006439E" w:rsidRDefault="0006439E" w:rsidP="00A04B8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3E35E8E2" w14:textId="77777777" w:rsidR="0006439E" w:rsidRDefault="0006439E" w:rsidP="00A04B8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3533FD78" w14:textId="77777777" w:rsidR="0006439E" w:rsidRDefault="0006439E" w:rsidP="00A04B8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0809C1" w14:paraId="32A97B93" w14:textId="77777777" w:rsidTr="008F171E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258C7B4" w14:textId="77777777" w:rsidR="000809C1" w:rsidRDefault="000809C1" w:rsidP="000809C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52F22C9D" w14:textId="614A8BA4" w:rsidR="000809C1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Kretek</w:t>
            </w:r>
          </w:p>
        </w:tc>
        <w:tc>
          <w:tcPr>
            <w:tcW w:w="1617" w:type="dxa"/>
          </w:tcPr>
          <w:p w14:paraId="2FA6765A" w14:textId="5681ABF3" w:rsidR="000809C1" w:rsidRPr="00652B23" w:rsidRDefault="000809C1" w:rsidP="000809C1">
            <w:pPr>
              <w:jc w:val="center"/>
              <w:rPr>
                <w:rFonts w:ascii="Arial" w:hAnsi="Arial" w:cs="Arial"/>
                <w:sz w:val="20"/>
              </w:rPr>
            </w:pPr>
            <w:r w:rsidRPr="00D36BE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  <w:vAlign w:val="center"/>
          </w:tcPr>
          <w:p w14:paraId="20172314" w14:textId="131BB5D4" w:rsidR="000809C1" w:rsidRPr="000809C1" w:rsidRDefault="000809C1" w:rsidP="000809C1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0809C1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809C1" w14:paraId="1A1095A3" w14:textId="77777777" w:rsidTr="00A04B89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2AF690EB" w14:textId="77777777" w:rsidR="000809C1" w:rsidRDefault="000809C1" w:rsidP="000809C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50224B08" w14:textId="77777777" w:rsidR="000809C1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Konieczny</w:t>
            </w:r>
          </w:p>
        </w:tc>
        <w:tc>
          <w:tcPr>
            <w:tcW w:w="1617" w:type="dxa"/>
          </w:tcPr>
          <w:p w14:paraId="4EA54C92" w14:textId="47AE71A7" w:rsidR="000809C1" w:rsidRPr="00652B23" w:rsidRDefault="000809C1" w:rsidP="000809C1">
            <w:pPr>
              <w:jc w:val="center"/>
            </w:pPr>
            <w:r w:rsidRPr="00D36BE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36774EA3" w14:textId="3BA205F9" w:rsidR="000809C1" w:rsidRPr="00455940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77D3F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809C1" w14:paraId="000BC33B" w14:textId="77777777" w:rsidTr="00A04B89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9496091" w14:textId="77777777" w:rsidR="000809C1" w:rsidRDefault="000809C1" w:rsidP="000809C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5F0A3FB0" w14:textId="5B387459" w:rsidR="000809C1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Ramona Mikler</w:t>
            </w:r>
          </w:p>
        </w:tc>
        <w:tc>
          <w:tcPr>
            <w:tcW w:w="1617" w:type="dxa"/>
          </w:tcPr>
          <w:p w14:paraId="273A38CD" w14:textId="0A4AEE7C" w:rsidR="000809C1" w:rsidRPr="00652B23" w:rsidRDefault="000809C1" w:rsidP="000809C1">
            <w:pPr>
              <w:jc w:val="center"/>
            </w:pPr>
            <w:r w:rsidRPr="00D36BE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7FA1DF98" w14:textId="51CBE87D" w:rsidR="000809C1" w:rsidRPr="00455940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77D3F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809C1" w14:paraId="58ACB370" w14:textId="77777777" w:rsidTr="00A04B89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5E4D6F65" w14:textId="77777777" w:rsidR="000809C1" w:rsidRDefault="000809C1" w:rsidP="000809C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5BB7620A" w14:textId="77777777" w:rsidR="000809C1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Anna Barton</w:t>
            </w:r>
          </w:p>
        </w:tc>
        <w:tc>
          <w:tcPr>
            <w:tcW w:w="1617" w:type="dxa"/>
          </w:tcPr>
          <w:p w14:paraId="2538F3C6" w14:textId="77ABC437" w:rsidR="000809C1" w:rsidRPr="00652B23" w:rsidRDefault="000809C1" w:rsidP="000809C1">
            <w:pPr>
              <w:jc w:val="center"/>
            </w:pPr>
            <w:r w:rsidRPr="00D36BE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14ECBA1D" w14:textId="16A2E4BF" w:rsidR="000809C1" w:rsidRPr="00455940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77D3F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809C1" w14:paraId="32C39B11" w14:textId="77777777" w:rsidTr="00A04B89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46CC5C6" w14:textId="77777777" w:rsidR="000809C1" w:rsidRDefault="000809C1" w:rsidP="000809C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0BEC20F6" w14:textId="77777777" w:rsidR="000809C1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Elżbieta Wielgos – Karpińska</w:t>
            </w:r>
          </w:p>
        </w:tc>
        <w:tc>
          <w:tcPr>
            <w:tcW w:w="1617" w:type="dxa"/>
          </w:tcPr>
          <w:p w14:paraId="7CB943B9" w14:textId="657DCEAC" w:rsidR="000809C1" w:rsidRPr="00652B23" w:rsidRDefault="000809C1" w:rsidP="000809C1">
            <w:pPr>
              <w:jc w:val="center"/>
            </w:pPr>
            <w:r w:rsidRPr="00D36BEA">
              <w:rPr>
                <w:rFonts w:ascii="Arial" w:hAnsi="Arial" w:cs="Arial"/>
                <w:sz w:val="20"/>
              </w:rPr>
              <w:t>2026-02-2</w:t>
            </w: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480" w:type="dxa"/>
          </w:tcPr>
          <w:p w14:paraId="6A67FF8C" w14:textId="022E24FE" w:rsidR="000809C1" w:rsidRPr="00455940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77D3F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0809C1" w14:paraId="336E9590" w14:textId="77777777" w:rsidTr="00A04B89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1520A2A9" w14:textId="77777777" w:rsidR="000809C1" w:rsidRDefault="000809C1" w:rsidP="000809C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200CEBD0" w14:textId="77777777" w:rsidR="000809C1" w:rsidRDefault="000809C1" w:rsidP="000809C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             Ryszard Rudnik</w:t>
            </w:r>
          </w:p>
        </w:tc>
        <w:tc>
          <w:tcPr>
            <w:tcW w:w="1617" w:type="dxa"/>
          </w:tcPr>
          <w:p w14:paraId="2ABF49CE" w14:textId="78FFE5D4" w:rsidR="000809C1" w:rsidRPr="00652B23" w:rsidRDefault="000809C1" w:rsidP="000809C1">
            <w:pPr>
              <w:jc w:val="center"/>
            </w:pPr>
            <w:r w:rsidRPr="00D36BEA">
              <w:rPr>
                <w:rFonts w:ascii="Arial" w:hAnsi="Arial" w:cs="Arial"/>
                <w:sz w:val="20"/>
              </w:rPr>
              <w:t>2026-02-2</w:t>
            </w: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480" w:type="dxa"/>
          </w:tcPr>
          <w:p w14:paraId="077F2301" w14:textId="3F4DE131" w:rsidR="000809C1" w:rsidRPr="00455940" w:rsidRDefault="000809C1" w:rsidP="000809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77D3F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</w:tbl>
    <w:p w14:paraId="2FB6672C" w14:textId="77777777" w:rsidR="0006439E" w:rsidRPr="00907D5B" w:rsidRDefault="0006439E" w:rsidP="00B00E17">
      <w:pPr>
        <w:spacing w:line="36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sectPr w:rsidR="0006439E" w:rsidRPr="00907D5B" w:rsidSect="000643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50" w:right="708" w:bottom="1276" w:left="1276" w:header="284" w:footer="5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EB65B" w14:textId="77777777" w:rsidR="00901D6C" w:rsidRDefault="00901D6C">
      <w:r>
        <w:separator/>
      </w:r>
    </w:p>
  </w:endnote>
  <w:endnote w:type="continuationSeparator" w:id="0">
    <w:p w14:paraId="4B37B990" w14:textId="77777777" w:rsidR="00901D6C" w:rsidRDefault="0090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F116A" w14:textId="77777777" w:rsidR="000809C1" w:rsidRDefault="000809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9D849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0D9B2E0E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2449C" w14:textId="77777777" w:rsidR="000809C1" w:rsidRDefault="000809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B10E7" w14:textId="77777777" w:rsidR="00901D6C" w:rsidRDefault="00901D6C">
      <w:r>
        <w:separator/>
      </w:r>
    </w:p>
  </w:footnote>
  <w:footnote w:type="continuationSeparator" w:id="0">
    <w:p w14:paraId="3C2BBFA5" w14:textId="77777777" w:rsidR="00901D6C" w:rsidRDefault="00901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E6DE" w14:textId="77777777" w:rsidR="000809C1" w:rsidRDefault="000809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EB5CA2" w14:paraId="532F3E42" w14:textId="77777777" w:rsidTr="00095C37">
      <w:trPr>
        <w:cantSplit/>
        <w:trHeight w:val="348"/>
      </w:trPr>
      <w:tc>
        <w:tcPr>
          <w:tcW w:w="1141" w:type="dxa"/>
          <w:vMerge w:val="restart"/>
          <w:vAlign w:val="center"/>
        </w:tcPr>
        <w:p w14:paraId="4AE4F05C" w14:textId="7BF660A4" w:rsidR="00EB5CA2" w:rsidRDefault="0006439E" w:rsidP="00907D5B">
          <w:pPr>
            <w:pStyle w:val="Nagwek"/>
            <w:spacing w:line="360" w:lineRule="auto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6A188072" wp14:editId="76537D2F">
                <wp:extent cx="609600" cy="781050"/>
                <wp:effectExtent l="0" t="0" r="0" b="0"/>
                <wp:docPr id="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4BE5CE9D" w14:textId="6FCFD3F4" w:rsidR="00EB5CA2" w:rsidRPr="0082003C" w:rsidRDefault="000D400A" w:rsidP="00095C37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 w:rsidRPr="000D400A"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 w:rsidR="00217589">
            <w:rPr>
              <w:rFonts w:ascii="Arial" w:hAnsi="Arial" w:cs="Arial"/>
              <w:b/>
              <w:szCs w:val="24"/>
            </w:rPr>
            <w:t>STANDARDU AKREDYTACYJNEGO PP</w:t>
          </w:r>
        </w:p>
      </w:tc>
      <w:tc>
        <w:tcPr>
          <w:tcW w:w="1985" w:type="dxa"/>
          <w:vAlign w:val="center"/>
        </w:tcPr>
        <w:p w14:paraId="4A344B08" w14:textId="1F921C84" w:rsidR="00EB5CA2" w:rsidRPr="0082003C" w:rsidRDefault="00D02ED8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NR </w:t>
          </w:r>
          <w:r w:rsidR="000416A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PP</w:t>
          </w:r>
          <w:r w:rsidR="00D00469">
            <w:rPr>
              <w:rFonts w:ascii="Arial" w:hAnsi="Arial" w:cs="Arial"/>
              <w:b/>
              <w:sz w:val="20"/>
            </w:rPr>
            <w:t>2-202</w:t>
          </w:r>
          <w:r w:rsidR="00316BD4">
            <w:rPr>
              <w:rFonts w:ascii="Arial" w:hAnsi="Arial" w:cs="Arial"/>
              <w:b/>
              <w:sz w:val="20"/>
            </w:rPr>
            <w:t>6</w:t>
          </w:r>
        </w:p>
      </w:tc>
    </w:tr>
    <w:tr w:rsidR="00EB5CA2" w:rsidRPr="004155DD" w14:paraId="27B39037" w14:textId="77777777" w:rsidTr="00095C37">
      <w:trPr>
        <w:cantSplit/>
        <w:trHeight w:val="424"/>
      </w:trPr>
      <w:tc>
        <w:tcPr>
          <w:tcW w:w="1141" w:type="dxa"/>
          <w:vMerge/>
        </w:tcPr>
        <w:p w14:paraId="56744756" w14:textId="77777777" w:rsidR="00EB5CA2" w:rsidRDefault="00EB5CA2" w:rsidP="00095C3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45E19485" w14:textId="77777777" w:rsidR="00EB5CA2" w:rsidRPr="008906C3" w:rsidRDefault="008906C3" w:rsidP="00A32139">
          <w:pPr>
            <w:pStyle w:val="Bezodstpw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906C3">
            <w:rPr>
              <w:rFonts w:ascii="Arial" w:hAnsi="Arial" w:cs="Arial"/>
              <w:b/>
              <w:sz w:val="20"/>
              <w:szCs w:val="20"/>
            </w:rPr>
            <w:t>INFORMACJA O ZASADACH WSPÓŁUCZESTNICZENIA</w:t>
          </w:r>
          <w:r w:rsidRPr="008906C3">
            <w:rPr>
              <w:rFonts w:ascii="Arial" w:hAnsi="Arial" w:cs="Arial"/>
              <w:b/>
              <w:sz w:val="20"/>
              <w:szCs w:val="20"/>
            </w:rPr>
            <w:br/>
            <w:t xml:space="preserve"> W OPIECE NAD RODZACĄ</w:t>
          </w:r>
        </w:p>
      </w:tc>
      <w:tc>
        <w:tcPr>
          <w:tcW w:w="1985" w:type="dxa"/>
          <w:vAlign w:val="center"/>
        </w:tcPr>
        <w:p w14:paraId="7A0B89D4" w14:textId="77777777" w:rsidR="00EB5CA2" w:rsidRPr="0082003C" w:rsidRDefault="00EB5CA2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 w:rsidR="0054009C"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 w:rsidR="006C03D6">
            <w:rPr>
              <w:rStyle w:val="Numerstrony"/>
              <w:rFonts w:ascii="Arial" w:hAnsi="Arial" w:cs="Arial"/>
              <w:b/>
              <w:sz w:val="20"/>
            </w:rPr>
            <w:t>/1</w:t>
          </w:r>
        </w:p>
      </w:tc>
    </w:tr>
    <w:tr w:rsidR="00EB5CA2" w:rsidRPr="004155DD" w14:paraId="48B9CABC" w14:textId="77777777" w:rsidTr="000809C1">
      <w:trPr>
        <w:cantSplit/>
        <w:trHeight w:val="374"/>
      </w:trPr>
      <w:tc>
        <w:tcPr>
          <w:tcW w:w="1141" w:type="dxa"/>
          <w:vMerge/>
          <w:vAlign w:val="center"/>
        </w:tcPr>
        <w:p w14:paraId="2EB04DBF" w14:textId="77777777" w:rsidR="00EB5CA2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3CA361F8" w14:textId="77777777" w:rsidR="00EB5CA2" w:rsidRPr="0082003C" w:rsidRDefault="00EB5CA2" w:rsidP="000809C1">
          <w:pPr>
            <w:pStyle w:val="Nagwek"/>
            <w:ind w:right="-1060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62F228CE" w14:textId="59080529" w:rsidR="00EB5CA2" w:rsidRPr="0082003C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DATA</w:t>
          </w:r>
          <w:r w:rsidR="00D0046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: 01.0</w:t>
          </w:r>
          <w:r w:rsidR="00316BD4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3</w:t>
          </w:r>
          <w:r w:rsidR="00D0046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.2026</w:t>
          </w:r>
        </w:p>
      </w:tc>
      <w:tc>
        <w:tcPr>
          <w:tcW w:w="1985" w:type="dxa"/>
          <w:vAlign w:val="center"/>
        </w:tcPr>
        <w:p w14:paraId="7F144C23" w14:textId="0BA78FEE" w:rsidR="00EB5CA2" w:rsidRPr="0082003C" w:rsidRDefault="00EB5CA2" w:rsidP="00095C37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 w:rsidR="00D0046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1AA3570E" w14:textId="77777777" w:rsidR="008449E7" w:rsidRDefault="008449E7" w:rsidP="0006439E">
    <w:pPr>
      <w:pStyle w:val="Nagwek"/>
      <w:rPr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99726" w14:textId="77777777" w:rsidR="000809C1" w:rsidRDefault="000809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EDC351E"/>
    <w:multiLevelType w:val="hybridMultilevel"/>
    <w:tmpl w:val="FF702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3501F7E">
      <w:start w:val="4"/>
      <w:numFmt w:val="bullet"/>
      <w:lvlText w:val=""/>
      <w:lvlJc w:val="left"/>
      <w:pPr>
        <w:ind w:left="1440" w:hanging="360"/>
      </w:pPr>
      <w:rPr>
        <w:rFonts w:ascii="Microsoft JhengHei" w:eastAsia="Microsoft JhengHei" w:hAnsi="Microsoft JhengHei" w:cs="Microsoft JhengHei" w:hint="eastAs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1498F"/>
    <w:multiLevelType w:val="hybridMultilevel"/>
    <w:tmpl w:val="6C8217E8"/>
    <w:lvl w:ilvl="0" w:tplc="593CC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C3F33"/>
    <w:multiLevelType w:val="hybridMultilevel"/>
    <w:tmpl w:val="AF3074A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3CC5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812959">
    <w:abstractNumId w:val="4"/>
  </w:num>
  <w:num w:numId="2" w16cid:durableId="424150578">
    <w:abstractNumId w:val="6"/>
  </w:num>
  <w:num w:numId="3" w16cid:durableId="1843352957">
    <w:abstractNumId w:val="9"/>
  </w:num>
  <w:num w:numId="4" w16cid:durableId="1872912818">
    <w:abstractNumId w:val="5"/>
  </w:num>
  <w:num w:numId="5" w16cid:durableId="905989500">
    <w:abstractNumId w:val="7"/>
  </w:num>
  <w:num w:numId="6" w16cid:durableId="561134999">
    <w:abstractNumId w:val="2"/>
  </w:num>
  <w:num w:numId="7" w16cid:durableId="2025206680">
    <w:abstractNumId w:val="3"/>
  </w:num>
  <w:num w:numId="8" w16cid:durableId="105539866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20814"/>
    <w:rsid w:val="00023E12"/>
    <w:rsid w:val="0003131C"/>
    <w:rsid w:val="00032CF1"/>
    <w:rsid w:val="00032D1B"/>
    <w:rsid w:val="00034550"/>
    <w:rsid w:val="00035AEE"/>
    <w:rsid w:val="000416AB"/>
    <w:rsid w:val="00047EB2"/>
    <w:rsid w:val="000547FB"/>
    <w:rsid w:val="0006439E"/>
    <w:rsid w:val="00064706"/>
    <w:rsid w:val="0006542A"/>
    <w:rsid w:val="00080865"/>
    <w:rsid w:val="000809C1"/>
    <w:rsid w:val="00080CB5"/>
    <w:rsid w:val="00095C37"/>
    <w:rsid w:val="000B40F6"/>
    <w:rsid w:val="000C2CE1"/>
    <w:rsid w:val="000C6BA9"/>
    <w:rsid w:val="000D0AF4"/>
    <w:rsid w:val="000D400A"/>
    <w:rsid w:val="000D5491"/>
    <w:rsid w:val="000E0989"/>
    <w:rsid w:val="000E599E"/>
    <w:rsid w:val="000F3B33"/>
    <w:rsid w:val="000F4B14"/>
    <w:rsid w:val="00103870"/>
    <w:rsid w:val="001074D3"/>
    <w:rsid w:val="00107EC8"/>
    <w:rsid w:val="00111974"/>
    <w:rsid w:val="00112B06"/>
    <w:rsid w:val="00113F15"/>
    <w:rsid w:val="00123BC0"/>
    <w:rsid w:val="00125185"/>
    <w:rsid w:val="00136D5B"/>
    <w:rsid w:val="0015102A"/>
    <w:rsid w:val="00151468"/>
    <w:rsid w:val="00154A63"/>
    <w:rsid w:val="001577C3"/>
    <w:rsid w:val="00166743"/>
    <w:rsid w:val="0018596C"/>
    <w:rsid w:val="00194770"/>
    <w:rsid w:val="001A4CC3"/>
    <w:rsid w:val="001B14F2"/>
    <w:rsid w:val="001B32F3"/>
    <w:rsid w:val="001C7771"/>
    <w:rsid w:val="001D110A"/>
    <w:rsid w:val="001D32E9"/>
    <w:rsid w:val="001D406C"/>
    <w:rsid w:val="001D56BF"/>
    <w:rsid w:val="001F4FDD"/>
    <w:rsid w:val="00202124"/>
    <w:rsid w:val="0020620F"/>
    <w:rsid w:val="0021396F"/>
    <w:rsid w:val="00217589"/>
    <w:rsid w:val="002230E5"/>
    <w:rsid w:val="00226982"/>
    <w:rsid w:val="00237187"/>
    <w:rsid w:val="00240648"/>
    <w:rsid w:val="002528E0"/>
    <w:rsid w:val="00270576"/>
    <w:rsid w:val="00271B4C"/>
    <w:rsid w:val="00274EA6"/>
    <w:rsid w:val="002827C9"/>
    <w:rsid w:val="002874F7"/>
    <w:rsid w:val="002B5A47"/>
    <w:rsid w:val="002C2901"/>
    <w:rsid w:val="002C3443"/>
    <w:rsid w:val="002C4D8E"/>
    <w:rsid w:val="002D1F31"/>
    <w:rsid w:val="002D661B"/>
    <w:rsid w:val="002D6ACE"/>
    <w:rsid w:val="002E080B"/>
    <w:rsid w:val="002E17D4"/>
    <w:rsid w:val="002E3091"/>
    <w:rsid w:val="002E7D83"/>
    <w:rsid w:val="002F7840"/>
    <w:rsid w:val="00301E70"/>
    <w:rsid w:val="00312FB0"/>
    <w:rsid w:val="003151F4"/>
    <w:rsid w:val="00316BD4"/>
    <w:rsid w:val="0032388E"/>
    <w:rsid w:val="0034190A"/>
    <w:rsid w:val="00351B7A"/>
    <w:rsid w:val="003703A7"/>
    <w:rsid w:val="00375E38"/>
    <w:rsid w:val="00381787"/>
    <w:rsid w:val="00390E9E"/>
    <w:rsid w:val="00392EDE"/>
    <w:rsid w:val="003B2CD8"/>
    <w:rsid w:val="003C663A"/>
    <w:rsid w:val="003C6F30"/>
    <w:rsid w:val="003C7092"/>
    <w:rsid w:val="003C7F6D"/>
    <w:rsid w:val="003D3036"/>
    <w:rsid w:val="003D7513"/>
    <w:rsid w:val="004030BF"/>
    <w:rsid w:val="00413894"/>
    <w:rsid w:val="00417183"/>
    <w:rsid w:val="004302CA"/>
    <w:rsid w:val="0044265E"/>
    <w:rsid w:val="0044562B"/>
    <w:rsid w:val="004601F9"/>
    <w:rsid w:val="004622FD"/>
    <w:rsid w:val="00465BB2"/>
    <w:rsid w:val="004735B0"/>
    <w:rsid w:val="00473B13"/>
    <w:rsid w:val="00491506"/>
    <w:rsid w:val="004A28FF"/>
    <w:rsid w:val="004A4C1C"/>
    <w:rsid w:val="004A5A34"/>
    <w:rsid w:val="004C23FA"/>
    <w:rsid w:val="004E3E92"/>
    <w:rsid w:val="004F0377"/>
    <w:rsid w:val="004F2F94"/>
    <w:rsid w:val="00511A56"/>
    <w:rsid w:val="00512A4D"/>
    <w:rsid w:val="005235D3"/>
    <w:rsid w:val="00524E15"/>
    <w:rsid w:val="005323FB"/>
    <w:rsid w:val="0054009C"/>
    <w:rsid w:val="00555ED3"/>
    <w:rsid w:val="00557B04"/>
    <w:rsid w:val="00572595"/>
    <w:rsid w:val="00584C13"/>
    <w:rsid w:val="00586FE5"/>
    <w:rsid w:val="005C0125"/>
    <w:rsid w:val="005C6715"/>
    <w:rsid w:val="005C7115"/>
    <w:rsid w:val="005E02D3"/>
    <w:rsid w:val="005E419E"/>
    <w:rsid w:val="00603AA9"/>
    <w:rsid w:val="00621697"/>
    <w:rsid w:val="00631233"/>
    <w:rsid w:val="00631EE2"/>
    <w:rsid w:val="00637319"/>
    <w:rsid w:val="0065265B"/>
    <w:rsid w:val="00681047"/>
    <w:rsid w:val="006812CE"/>
    <w:rsid w:val="00682F85"/>
    <w:rsid w:val="00694FCA"/>
    <w:rsid w:val="00697B9E"/>
    <w:rsid w:val="006B29E0"/>
    <w:rsid w:val="006C03D6"/>
    <w:rsid w:val="006C5D03"/>
    <w:rsid w:val="006D4C01"/>
    <w:rsid w:val="00701CBC"/>
    <w:rsid w:val="00706BCC"/>
    <w:rsid w:val="00710C2D"/>
    <w:rsid w:val="00711FD2"/>
    <w:rsid w:val="0071339E"/>
    <w:rsid w:val="00715AE1"/>
    <w:rsid w:val="00721C32"/>
    <w:rsid w:val="00726BEB"/>
    <w:rsid w:val="00732DEF"/>
    <w:rsid w:val="00747B1B"/>
    <w:rsid w:val="007636AC"/>
    <w:rsid w:val="0077009F"/>
    <w:rsid w:val="00776B14"/>
    <w:rsid w:val="00781520"/>
    <w:rsid w:val="007827D1"/>
    <w:rsid w:val="00793DD9"/>
    <w:rsid w:val="007A5A21"/>
    <w:rsid w:val="007C0C2D"/>
    <w:rsid w:val="007D734D"/>
    <w:rsid w:val="007F5E6C"/>
    <w:rsid w:val="00812D1C"/>
    <w:rsid w:val="00820C16"/>
    <w:rsid w:val="00831B51"/>
    <w:rsid w:val="00842C83"/>
    <w:rsid w:val="008449E7"/>
    <w:rsid w:val="008512DE"/>
    <w:rsid w:val="00853B46"/>
    <w:rsid w:val="008575A4"/>
    <w:rsid w:val="008670EF"/>
    <w:rsid w:val="00871784"/>
    <w:rsid w:val="00886CE3"/>
    <w:rsid w:val="008879AA"/>
    <w:rsid w:val="008906C3"/>
    <w:rsid w:val="008D70EC"/>
    <w:rsid w:val="008E53FD"/>
    <w:rsid w:val="008E7520"/>
    <w:rsid w:val="00901D6C"/>
    <w:rsid w:val="00901DD5"/>
    <w:rsid w:val="00907D5B"/>
    <w:rsid w:val="00912FA1"/>
    <w:rsid w:val="009137F7"/>
    <w:rsid w:val="009229DA"/>
    <w:rsid w:val="00925CA7"/>
    <w:rsid w:val="0093316B"/>
    <w:rsid w:val="0093513E"/>
    <w:rsid w:val="009408A4"/>
    <w:rsid w:val="00943170"/>
    <w:rsid w:val="009440FC"/>
    <w:rsid w:val="0095164E"/>
    <w:rsid w:val="00976EB4"/>
    <w:rsid w:val="00984EB2"/>
    <w:rsid w:val="00985C1F"/>
    <w:rsid w:val="00997946"/>
    <w:rsid w:val="009B192D"/>
    <w:rsid w:val="009B6000"/>
    <w:rsid w:val="009C1332"/>
    <w:rsid w:val="009F1DC6"/>
    <w:rsid w:val="009F3C80"/>
    <w:rsid w:val="00A11D46"/>
    <w:rsid w:val="00A26743"/>
    <w:rsid w:val="00A31CEC"/>
    <w:rsid w:val="00A32139"/>
    <w:rsid w:val="00A3547C"/>
    <w:rsid w:val="00A468B8"/>
    <w:rsid w:val="00A511CF"/>
    <w:rsid w:val="00A54632"/>
    <w:rsid w:val="00A55ED0"/>
    <w:rsid w:val="00A649F2"/>
    <w:rsid w:val="00A770B4"/>
    <w:rsid w:val="00A77EBB"/>
    <w:rsid w:val="00A81D04"/>
    <w:rsid w:val="00A9131E"/>
    <w:rsid w:val="00A931EB"/>
    <w:rsid w:val="00A946C2"/>
    <w:rsid w:val="00A96EF7"/>
    <w:rsid w:val="00AA1415"/>
    <w:rsid w:val="00AA528E"/>
    <w:rsid w:val="00AC29CE"/>
    <w:rsid w:val="00AD0A51"/>
    <w:rsid w:val="00AD312C"/>
    <w:rsid w:val="00AE1A7D"/>
    <w:rsid w:val="00AF0D69"/>
    <w:rsid w:val="00B00E17"/>
    <w:rsid w:val="00B0313C"/>
    <w:rsid w:val="00B06410"/>
    <w:rsid w:val="00B327A9"/>
    <w:rsid w:val="00B34C93"/>
    <w:rsid w:val="00BB506A"/>
    <w:rsid w:val="00BB6AE4"/>
    <w:rsid w:val="00BD1A10"/>
    <w:rsid w:val="00BD24B4"/>
    <w:rsid w:val="00BD28E9"/>
    <w:rsid w:val="00BD473C"/>
    <w:rsid w:val="00BF4D0D"/>
    <w:rsid w:val="00BF5A00"/>
    <w:rsid w:val="00BF5A49"/>
    <w:rsid w:val="00C10DD2"/>
    <w:rsid w:val="00C2231D"/>
    <w:rsid w:val="00C31C4E"/>
    <w:rsid w:val="00C40489"/>
    <w:rsid w:val="00C47455"/>
    <w:rsid w:val="00C67F4C"/>
    <w:rsid w:val="00C7019C"/>
    <w:rsid w:val="00C75F97"/>
    <w:rsid w:val="00C77E02"/>
    <w:rsid w:val="00C84E57"/>
    <w:rsid w:val="00CA6055"/>
    <w:rsid w:val="00CB6817"/>
    <w:rsid w:val="00CC141B"/>
    <w:rsid w:val="00CE4915"/>
    <w:rsid w:val="00CE57F8"/>
    <w:rsid w:val="00D00469"/>
    <w:rsid w:val="00D02ED8"/>
    <w:rsid w:val="00D26D8B"/>
    <w:rsid w:val="00D4083A"/>
    <w:rsid w:val="00D444DA"/>
    <w:rsid w:val="00D45CF0"/>
    <w:rsid w:val="00D53DCA"/>
    <w:rsid w:val="00D61DC8"/>
    <w:rsid w:val="00D714EF"/>
    <w:rsid w:val="00D74EBD"/>
    <w:rsid w:val="00D779C6"/>
    <w:rsid w:val="00D81705"/>
    <w:rsid w:val="00D84F9B"/>
    <w:rsid w:val="00D96C0C"/>
    <w:rsid w:val="00D96C17"/>
    <w:rsid w:val="00DA038C"/>
    <w:rsid w:val="00DA6A05"/>
    <w:rsid w:val="00DC4376"/>
    <w:rsid w:val="00DD11D8"/>
    <w:rsid w:val="00E03C8B"/>
    <w:rsid w:val="00E108DD"/>
    <w:rsid w:val="00E12D5F"/>
    <w:rsid w:val="00E4797C"/>
    <w:rsid w:val="00E519D5"/>
    <w:rsid w:val="00E56BD7"/>
    <w:rsid w:val="00E60F21"/>
    <w:rsid w:val="00E6705E"/>
    <w:rsid w:val="00E72B0D"/>
    <w:rsid w:val="00E732A1"/>
    <w:rsid w:val="00E763D3"/>
    <w:rsid w:val="00E76B67"/>
    <w:rsid w:val="00EB5CA2"/>
    <w:rsid w:val="00EC1106"/>
    <w:rsid w:val="00EC11AA"/>
    <w:rsid w:val="00EE228D"/>
    <w:rsid w:val="00EE6F46"/>
    <w:rsid w:val="00EF0FB1"/>
    <w:rsid w:val="00EF2DD3"/>
    <w:rsid w:val="00F06D86"/>
    <w:rsid w:val="00F21FB0"/>
    <w:rsid w:val="00F2269F"/>
    <w:rsid w:val="00F6770F"/>
    <w:rsid w:val="00F76C63"/>
    <w:rsid w:val="00F82C98"/>
    <w:rsid w:val="00F8344D"/>
    <w:rsid w:val="00F869B1"/>
    <w:rsid w:val="00F86C70"/>
    <w:rsid w:val="00FB1C03"/>
    <w:rsid w:val="00FB6709"/>
    <w:rsid w:val="00FC18F8"/>
    <w:rsid w:val="00FC394D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11516820"/>
  <w15:chartTrackingRefBased/>
  <w15:docId w15:val="{491F1E34-AA56-4319-81D4-C4F7D682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-raciborz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F1FDD-704E-4453-BF19-C6828263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4</TotalTime>
  <Pages>2</Pages>
  <Words>354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 Załącznik Standardu PP-2- Informacja o zasadach współuczestniczenia w opiece nad rodzącą W1</dc:title>
  <dc:subject/>
  <dc:creator>Your User Name</dc:creator>
  <cp:keywords/>
  <dc:description/>
  <cp:lastModifiedBy>Anna Barton</cp:lastModifiedBy>
  <cp:revision>7</cp:revision>
  <cp:lastPrinted>2026-03-12T06:37:00Z</cp:lastPrinted>
  <dcterms:created xsi:type="dcterms:W3CDTF">2025-06-23T09:58:00Z</dcterms:created>
  <dcterms:modified xsi:type="dcterms:W3CDTF">2026-03-12T06:37:00Z</dcterms:modified>
</cp:coreProperties>
</file>